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34E" w:rsidRDefault="002D234E" w:rsidP="00CB1EA0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2D234E" w:rsidRDefault="002D234E" w:rsidP="00CB1EA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2D234E" w:rsidRDefault="002D234E" w:rsidP="00CB1EA0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2013 г. по 31 декабря 2013г.</w:t>
      </w:r>
    </w:p>
    <w:p w:rsidR="002D234E" w:rsidRDefault="002D234E" w:rsidP="00CB1EA0">
      <w:pPr>
        <w:jc w:val="center"/>
        <w:rPr>
          <w:sz w:val="28"/>
          <w:szCs w:val="28"/>
        </w:rPr>
      </w:pPr>
    </w:p>
    <w:tbl>
      <w:tblPr>
        <w:tblW w:w="157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602"/>
        <w:gridCol w:w="1079"/>
        <w:gridCol w:w="1080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2D234E">
        <w:tc>
          <w:tcPr>
            <w:tcW w:w="1384" w:type="dxa"/>
            <w:vMerge w:val="restart"/>
            <w:vAlign w:val="center"/>
          </w:tcPr>
          <w:p w:rsidR="002D234E" w:rsidRDefault="002D234E" w:rsidP="00E6436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602" w:type="dxa"/>
            <w:vMerge w:val="restart"/>
            <w:vAlign w:val="center"/>
          </w:tcPr>
          <w:p w:rsidR="002D234E" w:rsidRDefault="002D234E" w:rsidP="00E6436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210" w:type="dxa"/>
            <w:gridSpan w:val="4"/>
            <w:vAlign w:val="center"/>
          </w:tcPr>
          <w:p w:rsidR="002D234E" w:rsidRDefault="002D234E" w:rsidP="00E6436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2D234E" w:rsidRDefault="002D234E" w:rsidP="00E6436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2D234E" w:rsidRDefault="002D234E" w:rsidP="00E6436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2D234E" w:rsidRDefault="002D234E" w:rsidP="00E6436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40" w:type="dxa"/>
            <w:vMerge w:val="restart"/>
          </w:tcPr>
          <w:p w:rsidR="002D234E" w:rsidRDefault="002D234E" w:rsidP="00E6436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2D234E" w:rsidRDefault="002D234E" w:rsidP="00E6436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2D234E" w:rsidRDefault="002D234E" w:rsidP="00E6436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2D234E">
        <w:tc>
          <w:tcPr>
            <w:tcW w:w="1384" w:type="dxa"/>
            <w:vMerge/>
            <w:vAlign w:val="center"/>
          </w:tcPr>
          <w:p w:rsidR="002D234E" w:rsidRDefault="002D234E">
            <w:pPr>
              <w:rPr>
                <w:lang w:eastAsia="en-US"/>
              </w:rPr>
            </w:pPr>
          </w:p>
        </w:tc>
        <w:tc>
          <w:tcPr>
            <w:tcW w:w="1602" w:type="dxa"/>
            <w:vMerge/>
            <w:vAlign w:val="center"/>
          </w:tcPr>
          <w:p w:rsidR="002D234E" w:rsidRDefault="002D234E">
            <w:pPr>
              <w:rPr>
                <w:lang w:eastAsia="en-US"/>
              </w:rPr>
            </w:pPr>
          </w:p>
        </w:tc>
        <w:tc>
          <w:tcPr>
            <w:tcW w:w="1079" w:type="dxa"/>
            <w:vAlign w:val="center"/>
          </w:tcPr>
          <w:p w:rsidR="002D234E" w:rsidRPr="00E64364" w:rsidRDefault="002D234E" w:rsidP="00E64364">
            <w:pPr>
              <w:jc w:val="center"/>
              <w:rPr>
                <w:sz w:val="20"/>
                <w:szCs w:val="20"/>
                <w:lang w:eastAsia="en-US"/>
              </w:rPr>
            </w:pPr>
            <w:r w:rsidRPr="00E64364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2D234E" w:rsidRPr="00E64364" w:rsidRDefault="002D234E" w:rsidP="00E64364">
            <w:pPr>
              <w:jc w:val="center"/>
              <w:rPr>
                <w:sz w:val="20"/>
                <w:szCs w:val="20"/>
                <w:lang w:eastAsia="en-US"/>
              </w:rPr>
            </w:pPr>
            <w:r w:rsidRPr="00E64364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2D234E" w:rsidRPr="00E64364" w:rsidRDefault="002D234E" w:rsidP="00E64364">
            <w:pPr>
              <w:jc w:val="center"/>
              <w:rPr>
                <w:sz w:val="20"/>
                <w:szCs w:val="20"/>
                <w:lang w:eastAsia="en-US"/>
              </w:rPr>
            </w:pPr>
            <w:r w:rsidRPr="00E64364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2D234E" w:rsidRPr="00E64364" w:rsidRDefault="002D234E" w:rsidP="00E64364">
            <w:pPr>
              <w:jc w:val="center"/>
              <w:rPr>
                <w:sz w:val="20"/>
                <w:szCs w:val="20"/>
                <w:lang w:eastAsia="en-US"/>
              </w:rPr>
            </w:pPr>
            <w:r w:rsidRPr="00E64364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2D234E" w:rsidRPr="00E64364" w:rsidRDefault="002D234E" w:rsidP="00E64364">
            <w:pPr>
              <w:jc w:val="center"/>
              <w:rPr>
                <w:sz w:val="20"/>
                <w:szCs w:val="20"/>
                <w:lang w:eastAsia="en-US"/>
              </w:rPr>
            </w:pPr>
            <w:r w:rsidRPr="00E64364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2D234E" w:rsidRPr="00E64364" w:rsidRDefault="002D234E" w:rsidP="00E64364">
            <w:pPr>
              <w:jc w:val="center"/>
              <w:rPr>
                <w:sz w:val="20"/>
                <w:szCs w:val="20"/>
                <w:lang w:eastAsia="en-US"/>
              </w:rPr>
            </w:pPr>
            <w:r w:rsidRPr="00E64364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2D234E" w:rsidRPr="00E64364" w:rsidRDefault="002D234E" w:rsidP="00E64364">
            <w:pPr>
              <w:jc w:val="center"/>
              <w:rPr>
                <w:sz w:val="20"/>
                <w:szCs w:val="20"/>
                <w:lang w:eastAsia="en-US"/>
              </w:rPr>
            </w:pPr>
            <w:r w:rsidRPr="00E64364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2D234E" w:rsidRDefault="002D234E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2D234E" w:rsidRDefault="002D234E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2D234E" w:rsidRDefault="002D234E">
            <w:pPr>
              <w:rPr>
                <w:lang w:eastAsia="en-US"/>
              </w:rPr>
            </w:pPr>
          </w:p>
        </w:tc>
      </w:tr>
      <w:tr w:rsidR="002D234E">
        <w:trPr>
          <w:trHeight w:val="2447"/>
        </w:trPr>
        <w:tc>
          <w:tcPr>
            <w:tcW w:w="1384" w:type="dxa"/>
          </w:tcPr>
          <w:p w:rsidR="002D234E" w:rsidRPr="00E64364" w:rsidRDefault="002D234E">
            <w:pPr>
              <w:rPr>
                <w:color w:val="333333"/>
                <w:lang w:eastAsia="en-US"/>
              </w:rPr>
            </w:pPr>
            <w:r w:rsidRPr="00E64364">
              <w:rPr>
                <w:color w:val="333333"/>
                <w:lang w:eastAsia="en-US"/>
              </w:rPr>
              <w:t>Клепинина Н.А.</w:t>
            </w:r>
          </w:p>
        </w:tc>
        <w:tc>
          <w:tcPr>
            <w:tcW w:w="1602" w:type="dxa"/>
          </w:tcPr>
          <w:p w:rsidR="002D234E" w:rsidRPr="00E64364" w:rsidRDefault="002D234E" w:rsidP="00E64364">
            <w:pPr>
              <w:jc w:val="center"/>
              <w:rPr>
                <w:color w:val="333333"/>
                <w:lang w:eastAsia="en-US"/>
              </w:rPr>
            </w:pPr>
            <w:r w:rsidRPr="00E64364">
              <w:rPr>
                <w:color w:val="333333"/>
                <w:lang w:eastAsia="en-US"/>
              </w:rPr>
              <w:t>З</w:t>
            </w:r>
            <w:r>
              <w:rPr>
                <w:color w:val="333333"/>
                <w:lang w:eastAsia="en-US"/>
              </w:rPr>
              <w:t>аведующий МКДОУ Новобатуринским детским садом</w:t>
            </w:r>
            <w:r w:rsidRPr="00E64364">
              <w:rPr>
                <w:color w:val="333333"/>
                <w:lang w:eastAsia="en-US"/>
              </w:rPr>
              <w:t xml:space="preserve"> «Петушок»</w:t>
            </w:r>
          </w:p>
        </w:tc>
        <w:tc>
          <w:tcPr>
            <w:tcW w:w="1079" w:type="dxa"/>
          </w:tcPr>
          <w:p w:rsidR="002D234E" w:rsidRDefault="002D234E">
            <w:pPr>
              <w:rPr>
                <w:lang w:eastAsia="en-US"/>
              </w:rPr>
            </w:pPr>
            <w:r>
              <w:rPr>
                <w:lang w:eastAsia="en-US"/>
              </w:rPr>
              <w:t>1)Квар-тира</w:t>
            </w:r>
          </w:p>
          <w:p w:rsidR="002D234E" w:rsidRDefault="002D234E">
            <w:pPr>
              <w:rPr>
                <w:lang w:eastAsia="en-US"/>
              </w:rPr>
            </w:pPr>
          </w:p>
          <w:p w:rsidR="002D234E" w:rsidRDefault="002D234E">
            <w:pPr>
              <w:rPr>
                <w:lang w:eastAsia="en-US"/>
              </w:rPr>
            </w:pPr>
            <w:r>
              <w:rPr>
                <w:lang w:eastAsia="en-US"/>
              </w:rPr>
              <w:t>2) Земель</w:t>
            </w:r>
          </w:p>
          <w:p w:rsidR="002D234E" w:rsidRDefault="002D234E">
            <w:pPr>
              <w:rPr>
                <w:lang w:eastAsia="en-US"/>
              </w:rPr>
            </w:pPr>
            <w:r>
              <w:rPr>
                <w:lang w:eastAsia="en-US"/>
              </w:rPr>
              <w:t>ный участок садовый</w:t>
            </w:r>
          </w:p>
          <w:p w:rsidR="002D234E" w:rsidRDefault="002D234E">
            <w:pPr>
              <w:rPr>
                <w:lang w:eastAsia="en-US"/>
              </w:rPr>
            </w:pPr>
            <w:r>
              <w:rPr>
                <w:lang w:eastAsia="en-US"/>
              </w:rPr>
              <w:t>3)Гараж</w:t>
            </w:r>
          </w:p>
        </w:tc>
        <w:tc>
          <w:tcPr>
            <w:tcW w:w="1080" w:type="dxa"/>
          </w:tcPr>
          <w:p w:rsidR="002D234E" w:rsidRPr="00E64364" w:rsidRDefault="002D234E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 xml:space="preserve">Общая долевая1/3 </w:t>
            </w:r>
          </w:p>
          <w:p w:rsidR="002D234E" w:rsidRPr="00E64364" w:rsidRDefault="002D234E">
            <w:pPr>
              <w:rPr>
                <w:color w:val="333333"/>
                <w:lang w:eastAsia="en-US"/>
              </w:rPr>
            </w:pPr>
          </w:p>
          <w:p w:rsidR="002D234E" w:rsidRDefault="002D234E">
            <w:pPr>
              <w:rPr>
                <w:color w:val="333333"/>
                <w:lang w:eastAsia="en-US"/>
              </w:rPr>
            </w:pPr>
            <w:r w:rsidRPr="00E64364">
              <w:rPr>
                <w:color w:val="333333"/>
                <w:lang w:eastAsia="en-US"/>
              </w:rPr>
              <w:t>Общая</w:t>
            </w:r>
          </w:p>
          <w:p w:rsidR="002D234E" w:rsidRPr="00E64364" w:rsidRDefault="002D234E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совместная</w:t>
            </w:r>
          </w:p>
          <w:p w:rsidR="002D234E" w:rsidRPr="00E64364" w:rsidRDefault="002D234E">
            <w:pPr>
              <w:rPr>
                <w:color w:val="333333"/>
                <w:lang w:eastAsia="en-US"/>
              </w:rPr>
            </w:pPr>
          </w:p>
          <w:p w:rsidR="002D234E" w:rsidRDefault="002D234E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О</w:t>
            </w:r>
            <w:r w:rsidRPr="00E64364">
              <w:rPr>
                <w:color w:val="333333"/>
                <w:lang w:eastAsia="en-US"/>
              </w:rPr>
              <w:t>бщая</w:t>
            </w:r>
          </w:p>
          <w:p w:rsidR="002D234E" w:rsidRPr="00E64364" w:rsidRDefault="002D234E" w:rsidP="00E64364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совместная</w:t>
            </w:r>
          </w:p>
        </w:tc>
        <w:tc>
          <w:tcPr>
            <w:tcW w:w="1080" w:type="dxa"/>
          </w:tcPr>
          <w:p w:rsidR="002D234E" w:rsidRPr="00E64364" w:rsidRDefault="002D234E">
            <w:pPr>
              <w:rPr>
                <w:color w:val="333333"/>
                <w:lang w:eastAsia="en-US"/>
              </w:rPr>
            </w:pPr>
            <w:r w:rsidRPr="00E64364">
              <w:rPr>
                <w:color w:val="333333"/>
                <w:lang w:eastAsia="en-US"/>
              </w:rPr>
              <w:t>56,3</w:t>
            </w:r>
          </w:p>
          <w:p w:rsidR="002D234E" w:rsidRPr="00E64364" w:rsidRDefault="002D234E">
            <w:pPr>
              <w:rPr>
                <w:color w:val="333333"/>
                <w:lang w:eastAsia="en-US"/>
              </w:rPr>
            </w:pPr>
          </w:p>
          <w:p w:rsidR="002D234E" w:rsidRPr="00E64364" w:rsidRDefault="002D234E">
            <w:pPr>
              <w:rPr>
                <w:color w:val="333333"/>
                <w:lang w:eastAsia="en-US"/>
              </w:rPr>
            </w:pPr>
          </w:p>
          <w:p w:rsidR="002D234E" w:rsidRDefault="002D234E">
            <w:pPr>
              <w:rPr>
                <w:color w:val="333333"/>
                <w:lang w:eastAsia="en-US"/>
              </w:rPr>
            </w:pPr>
          </w:p>
          <w:p w:rsidR="002D234E" w:rsidRPr="00E64364" w:rsidRDefault="002D234E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600</w:t>
            </w:r>
          </w:p>
          <w:p w:rsidR="002D234E" w:rsidRPr="00E64364" w:rsidRDefault="002D234E" w:rsidP="00E64364">
            <w:pPr>
              <w:jc w:val="center"/>
              <w:rPr>
                <w:color w:val="333333"/>
                <w:lang w:eastAsia="en-US"/>
              </w:rPr>
            </w:pPr>
          </w:p>
          <w:p w:rsidR="002D234E" w:rsidRPr="00E64364" w:rsidRDefault="002D234E" w:rsidP="00E64364">
            <w:pPr>
              <w:jc w:val="center"/>
              <w:rPr>
                <w:color w:val="333333"/>
                <w:lang w:eastAsia="en-US"/>
              </w:rPr>
            </w:pPr>
          </w:p>
          <w:p w:rsidR="002D234E" w:rsidRPr="00E64364" w:rsidRDefault="002D234E" w:rsidP="00E64364">
            <w:pPr>
              <w:jc w:val="center"/>
              <w:rPr>
                <w:color w:val="333333"/>
                <w:lang w:eastAsia="en-US"/>
              </w:rPr>
            </w:pPr>
          </w:p>
          <w:p w:rsidR="002D234E" w:rsidRPr="00E64364" w:rsidRDefault="002D234E" w:rsidP="00E64364">
            <w:pPr>
              <w:jc w:val="center"/>
              <w:rPr>
                <w:color w:val="333333"/>
                <w:lang w:eastAsia="en-US"/>
              </w:rPr>
            </w:pPr>
            <w:r w:rsidRPr="00E64364">
              <w:rPr>
                <w:color w:val="333333"/>
                <w:lang w:eastAsia="en-US"/>
              </w:rPr>
              <w:t>24</w:t>
            </w:r>
          </w:p>
        </w:tc>
        <w:tc>
          <w:tcPr>
            <w:tcW w:w="971" w:type="dxa"/>
          </w:tcPr>
          <w:p w:rsidR="002D234E" w:rsidRPr="00E64364" w:rsidRDefault="002D234E" w:rsidP="00E64364">
            <w:pPr>
              <w:jc w:val="center"/>
              <w:rPr>
                <w:color w:val="333333"/>
                <w:lang w:eastAsia="en-US"/>
              </w:rPr>
            </w:pPr>
            <w:r w:rsidRPr="00E64364">
              <w:rPr>
                <w:color w:val="333333"/>
                <w:lang w:eastAsia="en-US"/>
              </w:rPr>
              <w:t>Россия</w:t>
            </w:r>
          </w:p>
          <w:p w:rsidR="002D234E" w:rsidRPr="00E64364" w:rsidRDefault="002D234E" w:rsidP="00E64364">
            <w:pPr>
              <w:jc w:val="center"/>
              <w:rPr>
                <w:color w:val="333333"/>
                <w:lang w:eastAsia="en-US"/>
              </w:rPr>
            </w:pPr>
          </w:p>
          <w:p w:rsidR="002D234E" w:rsidRPr="00E64364" w:rsidRDefault="002D234E" w:rsidP="00E64364">
            <w:pPr>
              <w:jc w:val="center"/>
              <w:rPr>
                <w:color w:val="333333"/>
                <w:lang w:eastAsia="en-US"/>
              </w:rPr>
            </w:pPr>
          </w:p>
          <w:p w:rsidR="002D234E" w:rsidRDefault="002D234E" w:rsidP="00E64364">
            <w:pPr>
              <w:jc w:val="center"/>
              <w:rPr>
                <w:color w:val="333333"/>
                <w:lang w:eastAsia="en-US"/>
              </w:rPr>
            </w:pPr>
          </w:p>
          <w:p w:rsidR="002D234E" w:rsidRPr="00E64364" w:rsidRDefault="002D234E" w:rsidP="00E64364">
            <w:pPr>
              <w:jc w:val="center"/>
              <w:rPr>
                <w:color w:val="333333"/>
                <w:lang w:eastAsia="en-US"/>
              </w:rPr>
            </w:pPr>
            <w:r w:rsidRPr="00E64364">
              <w:rPr>
                <w:color w:val="333333"/>
                <w:lang w:eastAsia="en-US"/>
              </w:rPr>
              <w:t>Россия</w:t>
            </w:r>
          </w:p>
          <w:p w:rsidR="002D234E" w:rsidRPr="00E64364" w:rsidRDefault="002D234E" w:rsidP="00E64364">
            <w:pPr>
              <w:jc w:val="center"/>
              <w:rPr>
                <w:color w:val="333333"/>
                <w:lang w:eastAsia="en-US"/>
              </w:rPr>
            </w:pPr>
          </w:p>
          <w:p w:rsidR="002D234E" w:rsidRPr="00E64364" w:rsidRDefault="002D234E" w:rsidP="00E64364">
            <w:pPr>
              <w:jc w:val="center"/>
              <w:rPr>
                <w:color w:val="333333"/>
                <w:lang w:eastAsia="en-US"/>
              </w:rPr>
            </w:pPr>
          </w:p>
          <w:p w:rsidR="002D234E" w:rsidRPr="00E64364" w:rsidRDefault="002D234E" w:rsidP="00E64364">
            <w:pPr>
              <w:jc w:val="center"/>
              <w:rPr>
                <w:color w:val="333333"/>
                <w:lang w:eastAsia="en-US"/>
              </w:rPr>
            </w:pPr>
          </w:p>
          <w:p w:rsidR="002D234E" w:rsidRPr="00E64364" w:rsidRDefault="002D234E" w:rsidP="00E64364">
            <w:pPr>
              <w:jc w:val="center"/>
              <w:rPr>
                <w:color w:val="333333"/>
                <w:lang w:eastAsia="en-US"/>
              </w:rPr>
            </w:pPr>
            <w:r w:rsidRPr="00E64364"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189" w:type="dxa"/>
          </w:tcPr>
          <w:p w:rsidR="002D234E" w:rsidRDefault="002D234E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2D234E" w:rsidRPr="00E64364" w:rsidRDefault="002D234E" w:rsidP="00E64364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2D234E" w:rsidRPr="00E64364" w:rsidRDefault="002D234E" w:rsidP="00E64364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740" w:type="dxa"/>
          </w:tcPr>
          <w:p w:rsidR="002D234E" w:rsidRPr="00332689" w:rsidRDefault="002D234E">
            <w:pPr>
              <w:rPr>
                <w:lang w:eastAsia="en-US"/>
              </w:rPr>
            </w:pPr>
            <w:r w:rsidRPr="00332689">
              <w:rPr>
                <w:lang w:eastAsia="en-US"/>
              </w:rPr>
              <w:t>Автомобиль легковой</w:t>
            </w:r>
          </w:p>
          <w:p w:rsidR="002D234E" w:rsidRPr="00E64364" w:rsidRDefault="002D234E">
            <w:pPr>
              <w:rPr>
                <w:sz w:val="20"/>
                <w:szCs w:val="20"/>
                <w:lang w:eastAsia="en-US"/>
              </w:rPr>
            </w:pPr>
            <w:r w:rsidRPr="00332689">
              <w:rPr>
                <w:lang w:eastAsia="en-US"/>
              </w:rPr>
              <w:t>ВАЗ 21063</w:t>
            </w:r>
          </w:p>
        </w:tc>
        <w:tc>
          <w:tcPr>
            <w:tcW w:w="1740" w:type="dxa"/>
          </w:tcPr>
          <w:p w:rsidR="002D234E" w:rsidRPr="00E64364" w:rsidRDefault="002D234E">
            <w:pPr>
              <w:rPr>
                <w:color w:val="333333"/>
                <w:lang w:eastAsia="en-US"/>
              </w:rPr>
            </w:pPr>
            <w:r w:rsidRPr="00E64364">
              <w:rPr>
                <w:color w:val="333333"/>
                <w:lang w:eastAsia="en-US"/>
              </w:rPr>
              <w:t>296660,39</w:t>
            </w:r>
          </w:p>
        </w:tc>
        <w:tc>
          <w:tcPr>
            <w:tcW w:w="1740" w:type="dxa"/>
          </w:tcPr>
          <w:p w:rsidR="002D234E" w:rsidRPr="00E64364" w:rsidRDefault="002D234E">
            <w:pPr>
              <w:rPr>
                <w:color w:val="333333"/>
                <w:lang w:val="en-US" w:eastAsia="en-US"/>
              </w:rPr>
            </w:pPr>
          </w:p>
        </w:tc>
      </w:tr>
      <w:tr w:rsidR="002D234E">
        <w:trPr>
          <w:trHeight w:val="839"/>
        </w:trPr>
        <w:tc>
          <w:tcPr>
            <w:tcW w:w="1384" w:type="dxa"/>
          </w:tcPr>
          <w:p w:rsidR="002D234E" w:rsidRPr="00CB1EA0" w:rsidRDefault="002D234E">
            <w:pPr>
              <w:rPr>
                <w:lang w:eastAsia="en-US"/>
              </w:rPr>
            </w:pPr>
            <w:r w:rsidRPr="00CB1EA0">
              <w:rPr>
                <w:lang w:eastAsia="en-US"/>
              </w:rPr>
              <w:t>Супруг</w:t>
            </w:r>
          </w:p>
        </w:tc>
        <w:tc>
          <w:tcPr>
            <w:tcW w:w="1602" w:type="dxa"/>
          </w:tcPr>
          <w:p w:rsidR="002D234E" w:rsidRPr="00E64364" w:rsidRDefault="002D234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79" w:type="dxa"/>
          </w:tcPr>
          <w:p w:rsidR="002D234E" w:rsidRPr="00A5303E" w:rsidRDefault="002D234E">
            <w:pPr>
              <w:rPr>
                <w:lang w:eastAsia="en-US"/>
              </w:rPr>
            </w:pPr>
            <w:r w:rsidRPr="00A5303E">
              <w:rPr>
                <w:lang w:eastAsia="en-US"/>
              </w:rPr>
              <w:t>1)Квар</w:t>
            </w:r>
            <w:r>
              <w:rPr>
                <w:lang w:eastAsia="en-US"/>
              </w:rPr>
              <w:t>-</w:t>
            </w:r>
            <w:r w:rsidRPr="00A5303E">
              <w:rPr>
                <w:lang w:eastAsia="en-US"/>
              </w:rPr>
              <w:t>тира</w:t>
            </w:r>
          </w:p>
          <w:p w:rsidR="002D234E" w:rsidRDefault="002D234E">
            <w:pPr>
              <w:rPr>
                <w:lang w:eastAsia="en-US"/>
              </w:rPr>
            </w:pPr>
          </w:p>
          <w:p w:rsidR="002D234E" w:rsidRPr="00A5303E" w:rsidRDefault="002D234E">
            <w:pPr>
              <w:rPr>
                <w:lang w:eastAsia="en-US"/>
              </w:rPr>
            </w:pPr>
            <w:r>
              <w:rPr>
                <w:lang w:eastAsia="en-US"/>
              </w:rPr>
              <w:t>2)Земе-ль</w:t>
            </w:r>
            <w:r w:rsidRPr="00A5303E">
              <w:rPr>
                <w:lang w:eastAsia="en-US"/>
              </w:rPr>
              <w:t>ный участок садовый</w:t>
            </w:r>
          </w:p>
          <w:p w:rsidR="002D234E" w:rsidRPr="00E64364" w:rsidRDefault="002D234E">
            <w:pPr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>3)Г</w:t>
            </w:r>
            <w:r w:rsidRPr="00A5303E">
              <w:rPr>
                <w:lang w:eastAsia="en-US"/>
              </w:rPr>
              <w:t>араж</w:t>
            </w:r>
          </w:p>
        </w:tc>
        <w:tc>
          <w:tcPr>
            <w:tcW w:w="1080" w:type="dxa"/>
          </w:tcPr>
          <w:p w:rsidR="002D234E" w:rsidRPr="00E64364" w:rsidRDefault="002D234E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 xml:space="preserve">Общая долевая1/3 </w:t>
            </w:r>
          </w:p>
          <w:p w:rsidR="002D234E" w:rsidRDefault="002D234E">
            <w:pPr>
              <w:rPr>
                <w:color w:val="800000"/>
                <w:lang w:eastAsia="en-US"/>
              </w:rPr>
            </w:pPr>
            <w:r w:rsidRPr="00E64364">
              <w:rPr>
                <w:color w:val="800000"/>
                <w:lang w:eastAsia="en-US"/>
              </w:rPr>
              <w:t>Общая</w:t>
            </w:r>
          </w:p>
          <w:p w:rsidR="002D234E" w:rsidRDefault="002D234E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совмест</w:t>
            </w:r>
          </w:p>
          <w:p w:rsidR="002D234E" w:rsidRPr="00E64364" w:rsidRDefault="002D234E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ная</w:t>
            </w:r>
          </w:p>
          <w:p w:rsidR="002D234E" w:rsidRPr="00E64364" w:rsidRDefault="002D234E">
            <w:pPr>
              <w:rPr>
                <w:color w:val="800000"/>
                <w:lang w:eastAsia="en-US"/>
              </w:rPr>
            </w:pPr>
          </w:p>
          <w:p w:rsidR="002D234E" w:rsidRPr="00E64364" w:rsidRDefault="002D234E">
            <w:pPr>
              <w:rPr>
                <w:color w:val="800000"/>
                <w:lang w:eastAsia="en-US"/>
              </w:rPr>
            </w:pPr>
            <w:r w:rsidRPr="00E64364">
              <w:rPr>
                <w:color w:val="800000"/>
                <w:lang w:eastAsia="en-US"/>
              </w:rPr>
              <w:t>Общая</w:t>
            </w:r>
            <w:r>
              <w:rPr>
                <w:color w:val="800000"/>
                <w:lang w:eastAsia="en-US"/>
              </w:rPr>
              <w:t xml:space="preserve"> совместная</w:t>
            </w:r>
          </w:p>
        </w:tc>
        <w:tc>
          <w:tcPr>
            <w:tcW w:w="1080" w:type="dxa"/>
          </w:tcPr>
          <w:p w:rsidR="002D234E" w:rsidRPr="00E64364" w:rsidRDefault="002D234E">
            <w:pPr>
              <w:rPr>
                <w:color w:val="800000"/>
                <w:lang w:eastAsia="en-US"/>
              </w:rPr>
            </w:pPr>
            <w:r w:rsidRPr="00E64364">
              <w:rPr>
                <w:color w:val="800000"/>
                <w:lang w:eastAsia="en-US"/>
              </w:rPr>
              <w:t>56,3</w:t>
            </w:r>
          </w:p>
          <w:p w:rsidR="002D234E" w:rsidRPr="00E64364" w:rsidRDefault="002D234E">
            <w:pPr>
              <w:rPr>
                <w:color w:val="800000"/>
                <w:lang w:eastAsia="en-US"/>
              </w:rPr>
            </w:pPr>
          </w:p>
          <w:p w:rsidR="002D234E" w:rsidRPr="00E64364" w:rsidRDefault="002D234E">
            <w:pPr>
              <w:rPr>
                <w:color w:val="800000"/>
                <w:lang w:eastAsia="en-US"/>
              </w:rPr>
            </w:pPr>
          </w:p>
          <w:p w:rsidR="002D234E" w:rsidRPr="00E64364" w:rsidRDefault="002D234E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600</w:t>
            </w:r>
          </w:p>
          <w:p w:rsidR="002D234E" w:rsidRPr="00E64364" w:rsidRDefault="002D234E">
            <w:pPr>
              <w:rPr>
                <w:color w:val="800000"/>
                <w:lang w:eastAsia="en-US"/>
              </w:rPr>
            </w:pPr>
          </w:p>
          <w:p w:rsidR="002D234E" w:rsidRDefault="002D234E">
            <w:pPr>
              <w:rPr>
                <w:color w:val="800000"/>
                <w:lang w:eastAsia="en-US"/>
              </w:rPr>
            </w:pPr>
          </w:p>
          <w:p w:rsidR="002D234E" w:rsidRDefault="002D234E">
            <w:pPr>
              <w:rPr>
                <w:color w:val="800000"/>
                <w:lang w:eastAsia="en-US"/>
              </w:rPr>
            </w:pPr>
          </w:p>
          <w:p w:rsidR="002D234E" w:rsidRPr="00E64364" w:rsidRDefault="002D234E">
            <w:pPr>
              <w:rPr>
                <w:color w:val="800000"/>
                <w:lang w:eastAsia="en-US"/>
              </w:rPr>
            </w:pPr>
            <w:r w:rsidRPr="00E64364">
              <w:rPr>
                <w:color w:val="800000"/>
                <w:lang w:eastAsia="en-US"/>
              </w:rPr>
              <w:t>24</w:t>
            </w:r>
          </w:p>
        </w:tc>
        <w:tc>
          <w:tcPr>
            <w:tcW w:w="971" w:type="dxa"/>
          </w:tcPr>
          <w:p w:rsidR="002D234E" w:rsidRPr="00E64364" w:rsidRDefault="002D234E">
            <w:pPr>
              <w:rPr>
                <w:color w:val="800000"/>
                <w:lang w:eastAsia="en-US"/>
              </w:rPr>
            </w:pPr>
            <w:r w:rsidRPr="00E64364">
              <w:rPr>
                <w:color w:val="800000"/>
                <w:lang w:eastAsia="en-US"/>
              </w:rPr>
              <w:t>Россия</w:t>
            </w:r>
          </w:p>
          <w:p w:rsidR="002D234E" w:rsidRPr="00E64364" w:rsidRDefault="002D234E">
            <w:pPr>
              <w:rPr>
                <w:color w:val="800000"/>
                <w:lang w:eastAsia="en-US"/>
              </w:rPr>
            </w:pPr>
          </w:p>
          <w:p w:rsidR="002D234E" w:rsidRPr="00E64364" w:rsidRDefault="002D234E">
            <w:pPr>
              <w:rPr>
                <w:color w:val="800000"/>
                <w:lang w:eastAsia="en-US"/>
              </w:rPr>
            </w:pPr>
          </w:p>
          <w:p w:rsidR="002D234E" w:rsidRPr="00E64364" w:rsidRDefault="002D234E">
            <w:pPr>
              <w:rPr>
                <w:color w:val="800000"/>
                <w:lang w:eastAsia="en-US"/>
              </w:rPr>
            </w:pPr>
            <w:r w:rsidRPr="00E64364">
              <w:rPr>
                <w:color w:val="800000"/>
                <w:lang w:eastAsia="en-US"/>
              </w:rPr>
              <w:t>Россия</w:t>
            </w:r>
          </w:p>
          <w:p w:rsidR="002D234E" w:rsidRPr="00E64364" w:rsidRDefault="002D234E">
            <w:pPr>
              <w:rPr>
                <w:color w:val="800000"/>
                <w:lang w:eastAsia="en-US"/>
              </w:rPr>
            </w:pPr>
          </w:p>
          <w:p w:rsidR="002D234E" w:rsidRDefault="002D234E">
            <w:pPr>
              <w:rPr>
                <w:color w:val="800000"/>
                <w:lang w:eastAsia="en-US"/>
              </w:rPr>
            </w:pPr>
          </w:p>
          <w:p w:rsidR="002D234E" w:rsidRDefault="002D234E">
            <w:pPr>
              <w:rPr>
                <w:color w:val="800000"/>
                <w:lang w:eastAsia="en-US"/>
              </w:rPr>
            </w:pPr>
          </w:p>
          <w:p w:rsidR="002D234E" w:rsidRPr="00E64364" w:rsidRDefault="002D234E">
            <w:pPr>
              <w:rPr>
                <w:color w:val="800000"/>
                <w:lang w:eastAsia="en-US"/>
              </w:rPr>
            </w:pPr>
            <w:r w:rsidRPr="00E64364">
              <w:rPr>
                <w:color w:val="800000"/>
                <w:lang w:eastAsia="en-US"/>
              </w:rPr>
              <w:t>Россия</w:t>
            </w:r>
          </w:p>
        </w:tc>
        <w:tc>
          <w:tcPr>
            <w:tcW w:w="1189" w:type="dxa"/>
          </w:tcPr>
          <w:p w:rsidR="002D234E" w:rsidRPr="00E64364" w:rsidRDefault="002D234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</w:tcPr>
          <w:p w:rsidR="002D234E" w:rsidRPr="00E64364" w:rsidRDefault="002D234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</w:tcPr>
          <w:p w:rsidR="002D234E" w:rsidRPr="00E64364" w:rsidRDefault="002D234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40" w:type="dxa"/>
          </w:tcPr>
          <w:p w:rsidR="002D234E" w:rsidRPr="00CB1EA0" w:rsidRDefault="002D234E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740" w:type="dxa"/>
          </w:tcPr>
          <w:p w:rsidR="002D234E" w:rsidRPr="00CB1EA0" w:rsidRDefault="002D234E">
            <w:pPr>
              <w:rPr>
                <w:lang w:eastAsia="en-US"/>
              </w:rPr>
            </w:pPr>
            <w:r w:rsidRPr="00CB1EA0">
              <w:rPr>
                <w:lang w:eastAsia="en-US"/>
              </w:rPr>
              <w:t>88876,67</w:t>
            </w:r>
          </w:p>
        </w:tc>
        <w:tc>
          <w:tcPr>
            <w:tcW w:w="1740" w:type="dxa"/>
          </w:tcPr>
          <w:p w:rsidR="002D234E" w:rsidRPr="00E64364" w:rsidRDefault="002D234E">
            <w:pPr>
              <w:rPr>
                <w:color w:val="800000"/>
                <w:lang w:eastAsia="en-US"/>
              </w:rPr>
            </w:pPr>
          </w:p>
        </w:tc>
      </w:tr>
    </w:tbl>
    <w:p w:rsidR="002D234E" w:rsidRDefault="002D234E" w:rsidP="00CB1EA0">
      <w:pPr>
        <w:rPr>
          <w:color w:val="800000"/>
        </w:rPr>
      </w:pPr>
    </w:p>
    <w:p w:rsidR="002D234E" w:rsidRDefault="002D234E" w:rsidP="00CB1EA0"/>
    <w:p w:rsidR="002D234E" w:rsidRDefault="002D234E" w:rsidP="00CB1EA0"/>
    <w:p w:rsidR="002D234E" w:rsidRDefault="002D234E" w:rsidP="00CB1EA0"/>
    <w:p w:rsidR="002D234E" w:rsidRDefault="002D234E"/>
    <w:sectPr w:rsidR="002D234E" w:rsidSect="00CB1EA0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B1EA0"/>
    <w:rsid w:val="0006632E"/>
    <w:rsid w:val="001140B9"/>
    <w:rsid w:val="002D234E"/>
    <w:rsid w:val="00332689"/>
    <w:rsid w:val="0044577D"/>
    <w:rsid w:val="00482DA9"/>
    <w:rsid w:val="004F7CE6"/>
    <w:rsid w:val="0050287A"/>
    <w:rsid w:val="007316F9"/>
    <w:rsid w:val="00853C05"/>
    <w:rsid w:val="009C47A0"/>
    <w:rsid w:val="009E0480"/>
    <w:rsid w:val="00A5303E"/>
    <w:rsid w:val="00C5770A"/>
    <w:rsid w:val="00CA60E9"/>
    <w:rsid w:val="00CB1EA0"/>
    <w:rsid w:val="00E64364"/>
    <w:rsid w:val="00EC2FBD"/>
    <w:rsid w:val="00EF7C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EA0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B1EA0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543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24</TotalTime>
  <Pages>2</Pages>
  <Words>160</Words>
  <Characters>918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2014-05-08T08:07:00Z</dcterms:created>
  <dcterms:modified xsi:type="dcterms:W3CDTF">2014-05-20T03:33:00Z</dcterms:modified>
</cp:coreProperties>
</file>